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17AFC601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proofErr w:type="spellStart"/>
      <w:r w:rsidR="00D02EFA">
        <w:rPr>
          <w:rFonts w:ascii="Arial" w:eastAsia="Calibri" w:hAnsi="Arial" w:cs="Arial"/>
        </w:rPr>
        <w:t>Zagrebparking</w:t>
      </w:r>
      <w:proofErr w:type="spellEnd"/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D02EFA">
        <w:rPr>
          <w:rFonts w:ascii="Arial" w:eastAsia="Calibri" w:hAnsi="Arial" w:cs="Arial"/>
        </w:rPr>
        <w:t>Šubićeva 40/III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D02EFA">
      <w:pPr>
        <w:spacing w:line="276" w:lineRule="auto"/>
        <w:ind w:left="2832" w:firstLine="570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29FE7C93" w:rsidR="00E26B7E" w:rsidRPr="00965EE1" w:rsidRDefault="00D02EFA" w:rsidP="00D02EFA">
      <w:pPr>
        <w:spacing w:line="276" w:lineRule="auto"/>
        <w:ind w:left="708" w:firstLine="708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>ALUMINIJSKI OTPAD (ALUMINIJSKI ZNAKOVI) KB 17 04 02</w:t>
      </w:r>
    </w:p>
    <w:p w14:paraId="6E3A346F" w14:textId="1A30D88D" w:rsidR="0033514C" w:rsidRPr="00E26B7E" w:rsidRDefault="00345ACC" w:rsidP="00D02EFA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F47998">
        <w:rPr>
          <w:rFonts w:ascii="Arial" w:hAnsi="Arial" w:cs="Arial"/>
          <w:b/>
          <w:szCs w:val="24"/>
        </w:rPr>
        <w:t xml:space="preserve">JP </w:t>
      </w:r>
      <w:r w:rsidR="006A2EED">
        <w:rPr>
          <w:rFonts w:ascii="Arial" w:hAnsi="Arial" w:cs="Arial"/>
          <w:b/>
          <w:szCs w:val="24"/>
        </w:rPr>
        <w:t>13</w:t>
      </w:r>
      <w:r w:rsidRPr="00F47998">
        <w:rPr>
          <w:rFonts w:ascii="Arial" w:hAnsi="Arial" w:cs="Arial"/>
          <w:b/>
          <w:szCs w:val="24"/>
        </w:rPr>
        <w:t>/202</w:t>
      </w:r>
      <w:r w:rsidR="00D02EFA" w:rsidRPr="00F47998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5213F0"/>
    <w:rsid w:val="005D06F2"/>
    <w:rsid w:val="005D3169"/>
    <w:rsid w:val="006A2EED"/>
    <w:rsid w:val="006C624C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AE49BF"/>
    <w:rsid w:val="00BA2366"/>
    <w:rsid w:val="00BC48C7"/>
    <w:rsid w:val="00BE4CCD"/>
    <w:rsid w:val="00C1171D"/>
    <w:rsid w:val="00D02EFA"/>
    <w:rsid w:val="00D0576B"/>
    <w:rsid w:val="00D17981"/>
    <w:rsid w:val="00D95A14"/>
    <w:rsid w:val="00D95A43"/>
    <w:rsid w:val="00DE2F3B"/>
    <w:rsid w:val="00E26B7E"/>
    <w:rsid w:val="00E84C19"/>
    <w:rsid w:val="00EB1D36"/>
    <w:rsid w:val="00EF1F54"/>
    <w:rsid w:val="00F329EE"/>
    <w:rsid w:val="00F47998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JP_01_2024.dotx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Petra Gruja</cp:lastModifiedBy>
  <cp:revision>2</cp:revision>
  <cp:lastPrinted>2022-09-13T12:05:00Z</cp:lastPrinted>
  <dcterms:created xsi:type="dcterms:W3CDTF">2025-06-05T07:21:00Z</dcterms:created>
  <dcterms:modified xsi:type="dcterms:W3CDTF">2025-06-05T07:21:00Z</dcterms:modified>
</cp:coreProperties>
</file>